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A66C1" w:rsidTr="002A66C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C1" w:rsidRDefault="002A66C1" w:rsidP="00467516">
            <w:r>
              <w:t>Приложение 10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C1" w:rsidRDefault="002A66C1" w:rsidP="0046751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A66C1" w:rsidTr="002A66C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C1" w:rsidRDefault="002A66C1" w:rsidP="000B33F6">
            <w:r>
              <w:t>от</w:t>
            </w:r>
            <w:r w:rsidR="000B33F6">
              <w:t xml:space="preserve"> 28.05.2021 </w:t>
            </w:r>
            <w:r>
              <w:t xml:space="preserve">№ </w:t>
            </w:r>
            <w:r w:rsidR="000B33F6">
              <w:t>89-709</w:t>
            </w:r>
          </w:p>
        </w:tc>
      </w:tr>
      <w:tr w:rsidR="002A66C1" w:rsidTr="002A66C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</w:tr>
      <w:tr w:rsidR="002A66C1" w:rsidTr="002A66C1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6C1" w:rsidRPr="00035FCD" w:rsidRDefault="002A66C1" w:rsidP="00467516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</w:t>
            </w:r>
          </w:p>
          <w:p w:rsidR="002A66C1" w:rsidRDefault="002A66C1" w:rsidP="00467516">
            <w:pPr>
              <w:jc w:val="center"/>
            </w:pPr>
            <w:r>
              <w:t>на 2021 год и на плановый период 2022 и 2023 годов</w:t>
            </w:r>
          </w:p>
        </w:tc>
      </w:tr>
      <w:tr w:rsidR="002A66C1" w:rsidTr="002A66C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тыс. руб.</w:t>
            </w:r>
          </w:p>
        </w:tc>
      </w:tr>
      <w:tr w:rsidR="002A66C1" w:rsidTr="002A66C1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2023 год</w:t>
            </w:r>
          </w:p>
        </w:tc>
      </w:tr>
      <w:tr w:rsidR="002A66C1" w:rsidTr="002A66C1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66C1" w:rsidRDefault="002A66C1" w:rsidP="00467516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66C1" w:rsidRDefault="002A66C1" w:rsidP="00467516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6C1" w:rsidRDefault="002A66C1" w:rsidP="00467516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6C1" w:rsidRDefault="002A66C1" w:rsidP="00467516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6C1" w:rsidRDefault="002A66C1" w:rsidP="00467516"/>
        </w:tc>
      </w:tr>
    </w:tbl>
    <w:p w:rsidR="002A66C1" w:rsidRPr="002A66C1" w:rsidRDefault="002A66C1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A66C1" w:rsidTr="002A66C1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6C1" w:rsidRDefault="002A66C1" w:rsidP="00467516">
            <w:pPr>
              <w:jc w:val="center"/>
            </w:pPr>
            <w:r>
              <w:t>5</w:t>
            </w:r>
          </w:p>
        </w:tc>
      </w:tr>
      <w:tr w:rsidR="002A66C1" w:rsidTr="002A66C1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A66C1" w:rsidRDefault="002A66C1" w:rsidP="00467516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1 060 086,9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839 600,0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5 849 600,0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1 642 400,0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5 849 600,0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1 642 400,0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-1 642 400,0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-1 642 400,0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1 200 000,0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1 200 000,0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1 200 000,0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-1 200 000,0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-1 200 000,0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2A66C1" w:rsidRDefault="002A66C1" w:rsidP="0046751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-1 200 000,0</w:t>
            </w:r>
          </w:p>
        </w:tc>
      </w:tr>
      <w:tr w:rsidR="002A66C1" w:rsidTr="002A66C1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66C1" w:rsidRDefault="002A66C1" w:rsidP="00467516">
            <w:pPr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A66C1" w:rsidRDefault="002A66C1" w:rsidP="00467516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220 486,9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66C1" w:rsidRDefault="002A66C1" w:rsidP="00467516">
            <w:pPr>
              <w:jc w:val="right"/>
            </w:pPr>
            <w:r>
              <w:t> </w:t>
            </w:r>
          </w:p>
        </w:tc>
      </w:tr>
      <w:tr w:rsidR="002A66C1" w:rsidTr="002A66C1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</w:tr>
      <w:tr w:rsidR="002A66C1" w:rsidTr="002A66C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</w:tr>
      <w:tr w:rsidR="002A66C1" w:rsidTr="002A66C1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</w:tr>
      <w:tr w:rsidR="002A66C1" w:rsidTr="002A66C1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</w:tr>
      <w:tr w:rsidR="002A66C1" w:rsidTr="002A66C1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6C1" w:rsidRDefault="002A66C1" w:rsidP="00467516">
            <w:pPr>
              <w:jc w:val="right"/>
            </w:pPr>
          </w:p>
        </w:tc>
      </w:tr>
    </w:tbl>
    <w:p w:rsidR="002A66C1" w:rsidRPr="00973D65" w:rsidRDefault="002A66C1" w:rsidP="002A66C1"/>
    <w:p w:rsidR="00E2598B" w:rsidRPr="002A66C1" w:rsidRDefault="00E2598B" w:rsidP="002A66C1"/>
    <w:sectPr w:rsidR="00E2598B" w:rsidRPr="002A66C1" w:rsidSect="00035FCD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E5D" w:rsidRDefault="00616E5D" w:rsidP="002A66C1">
      <w:r>
        <w:separator/>
      </w:r>
    </w:p>
  </w:endnote>
  <w:endnote w:type="continuationSeparator" w:id="1">
    <w:p w:rsidR="00616E5D" w:rsidRDefault="00616E5D" w:rsidP="002A6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E5D" w:rsidRDefault="00616E5D" w:rsidP="002A66C1">
      <w:r>
        <w:separator/>
      </w:r>
    </w:p>
  </w:footnote>
  <w:footnote w:type="continuationSeparator" w:id="1">
    <w:p w:rsidR="00616E5D" w:rsidRDefault="00616E5D" w:rsidP="002A6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C1" w:rsidRDefault="003E1274" w:rsidP="00EC22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66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6C1" w:rsidRDefault="002A66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C1" w:rsidRDefault="003E1274" w:rsidP="00EC22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66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33F6">
      <w:rPr>
        <w:rStyle w:val="a7"/>
        <w:noProof/>
      </w:rPr>
      <w:t>2</w:t>
    </w:r>
    <w:r>
      <w:rPr>
        <w:rStyle w:val="a7"/>
      </w:rPr>
      <w:fldChar w:fldCharType="end"/>
    </w:r>
  </w:p>
  <w:p w:rsidR="002A66C1" w:rsidRDefault="002A66C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2A66C1"/>
    <w:rsid w:val="00035FCD"/>
    <w:rsid w:val="000B33F6"/>
    <w:rsid w:val="002A66C1"/>
    <w:rsid w:val="002C3F39"/>
    <w:rsid w:val="003E1274"/>
    <w:rsid w:val="00530ADD"/>
    <w:rsid w:val="00616E5D"/>
    <w:rsid w:val="006808C6"/>
    <w:rsid w:val="00A24CAF"/>
    <w:rsid w:val="00B912FD"/>
    <w:rsid w:val="00D32ADB"/>
    <w:rsid w:val="00E2598B"/>
    <w:rsid w:val="00E324F2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66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66C1"/>
  </w:style>
  <w:style w:type="paragraph" w:styleId="a5">
    <w:name w:val="footer"/>
    <w:basedOn w:val="a"/>
    <w:link w:val="a6"/>
    <w:uiPriority w:val="99"/>
    <w:semiHidden/>
    <w:unhideWhenUsed/>
    <w:rsid w:val="002A66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66C1"/>
  </w:style>
  <w:style w:type="character" w:styleId="a7">
    <w:name w:val="page number"/>
    <w:basedOn w:val="a0"/>
    <w:uiPriority w:val="99"/>
    <w:semiHidden/>
    <w:unhideWhenUsed/>
    <w:rsid w:val="002A66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3</cp:revision>
  <dcterms:created xsi:type="dcterms:W3CDTF">2021-05-18T08:20:00Z</dcterms:created>
  <dcterms:modified xsi:type="dcterms:W3CDTF">2021-05-28T07:50:00Z</dcterms:modified>
</cp:coreProperties>
</file>